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68D88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POTTER,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d.1504-5)</w:t>
      </w:r>
    </w:p>
    <w:p w14:paraId="57C061D0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Skeeling.</w:t>
      </w:r>
    </w:p>
    <w:p w14:paraId="0A754660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9943C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8A6F4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Nov.1504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64099A5B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Jan.1505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F738C58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DBFAC9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0E3AA" w14:textId="77777777" w:rsidR="002B6EC1" w:rsidRDefault="002B6EC1" w:rsidP="002B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558BCF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792F3" w14:textId="77777777" w:rsidR="002B6EC1" w:rsidRDefault="002B6EC1" w:rsidP="009139A6">
      <w:r>
        <w:separator/>
      </w:r>
    </w:p>
  </w:endnote>
  <w:endnote w:type="continuationSeparator" w:id="0">
    <w:p w14:paraId="151FFFBA" w14:textId="77777777" w:rsidR="002B6EC1" w:rsidRDefault="002B6E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282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0C4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9FE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7112B" w14:textId="77777777" w:rsidR="002B6EC1" w:rsidRDefault="002B6EC1" w:rsidP="009139A6">
      <w:r>
        <w:separator/>
      </w:r>
    </w:p>
  </w:footnote>
  <w:footnote w:type="continuationSeparator" w:id="0">
    <w:p w14:paraId="00F0421E" w14:textId="77777777" w:rsidR="002B6EC1" w:rsidRDefault="002B6E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50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4D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A3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C1"/>
    <w:rsid w:val="000666E0"/>
    <w:rsid w:val="002510B7"/>
    <w:rsid w:val="002B6EC1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B604C"/>
  <w15:chartTrackingRefBased/>
  <w15:docId w15:val="{A79E9EBD-D37A-41D8-9E9B-CA79F8E7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2021-04-10T13:55:00Z</dcterms:created>
  <dcterms:modified xsi:type="dcterms:W3CDTF">2021-04-10T13:57:00Z</dcterms:modified>
</cp:coreProperties>
</file>